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EADDB" w14:textId="77777777" w:rsidR="007215BF" w:rsidRDefault="007215BF" w:rsidP="007215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SCHOOLMASTER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53806CCB" w14:textId="77777777" w:rsidR="007215BF" w:rsidRDefault="007215BF" w:rsidP="007215BF">
      <w:pPr>
        <w:rPr>
          <w:rFonts w:ascii="Times New Roman" w:hAnsi="Times New Roman" w:cs="Times New Roman"/>
          <w:sz w:val="24"/>
          <w:szCs w:val="24"/>
        </w:rPr>
      </w:pPr>
    </w:p>
    <w:p w14:paraId="00DA9778" w14:textId="77777777" w:rsidR="007215BF" w:rsidRDefault="007215BF" w:rsidP="007215BF">
      <w:pPr>
        <w:rPr>
          <w:rFonts w:ascii="Times New Roman" w:hAnsi="Times New Roman" w:cs="Times New Roman"/>
          <w:sz w:val="24"/>
          <w:szCs w:val="24"/>
        </w:rPr>
      </w:pPr>
    </w:p>
    <w:p w14:paraId="5CF18366" w14:textId="77777777" w:rsidR="007215BF" w:rsidRDefault="007215BF" w:rsidP="007215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Thomyn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limner(q.v.), made him the supervisor of his Will.</w:t>
      </w:r>
    </w:p>
    <w:p w14:paraId="384AD1B9" w14:textId="77777777" w:rsidR="007215BF" w:rsidRDefault="007215BF" w:rsidP="007215B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p.197)</w:t>
      </w:r>
    </w:p>
    <w:p w14:paraId="295C7A34" w14:textId="77777777" w:rsidR="007215BF" w:rsidRDefault="007215BF" w:rsidP="007215BF">
      <w:pPr>
        <w:rPr>
          <w:rFonts w:ascii="Times New Roman" w:hAnsi="Times New Roman" w:cs="Times New Roman"/>
          <w:sz w:val="24"/>
          <w:szCs w:val="24"/>
        </w:rPr>
      </w:pPr>
    </w:p>
    <w:p w14:paraId="5BC8E81E" w14:textId="77777777" w:rsidR="007215BF" w:rsidRDefault="007215BF" w:rsidP="007215BF">
      <w:pPr>
        <w:rPr>
          <w:rFonts w:ascii="Times New Roman" w:hAnsi="Times New Roman" w:cs="Times New Roman"/>
          <w:sz w:val="24"/>
          <w:szCs w:val="24"/>
        </w:rPr>
      </w:pPr>
    </w:p>
    <w:p w14:paraId="457DAED3" w14:textId="77777777" w:rsidR="007215BF" w:rsidRDefault="007215BF" w:rsidP="007215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2021</w:t>
      </w:r>
    </w:p>
    <w:p w14:paraId="5F525C0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0D214" w14:textId="77777777" w:rsidR="007215BF" w:rsidRDefault="007215BF" w:rsidP="009139A6">
      <w:r>
        <w:separator/>
      </w:r>
    </w:p>
  </w:endnote>
  <w:endnote w:type="continuationSeparator" w:id="0">
    <w:p w14:paraId="10FB11D7" w14:textId="77777777" w:rsidR="007215BF" w:rsidRDefault="007215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0E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230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8B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AF09" w14:textId="77777777" w:rsidR="007215BF" w:rsidRDefault="007215BF" w:rsidP="009139A6">
      <w:r>
        <w:separator/>
      </w:r>
    </w:p>
  </w:footnote>
  <w:footnote w:type="continuationSeparator" w:id="0">
    <w:p w14:paraId="1CD0DC53" w14:textId="77777777" w:rsidR="007215BF" w:rsidRDefault="007215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E5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F5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F5C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5BF"/>
    <w:rsid w:val="000666E0"/>
    <w:rsid w:val="002510B7"/>
    <w:rsid w:val="005C130B"/>
    <w:rsid w:val="007215B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0F1BC"/>
  <w15:chartTrackingRefBased/>
  <w15:docId w15:val="{3A33DCD2-7124-4546-821C-124DC9A4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5B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2021-10-23T11:11:00Z</dcterms:created>
  <dcterms:modified xsi:type="dcterms:W3CDTF">2021-10-23T11:12:00Z</dcterms:modified>
</cp:coreProperties>
</file>